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401D4" w:rsidRPr="006401D4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Gel </w:t>
            </w: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υπερήχου</w:t>
            </w:r>
            <w:bookmarkEnd w:id="0"/>
          </w:p>
        </w:tc>
      </w:tr>
      <w:tr w:rsidR="006401D4" w:rsidRPr="006401D4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401D4" w:rsidRPr="006401D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401D4" w:rsidRPr="006401D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01D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01D4" w:rsidRPr="006401D4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401D4">
              <w:rPr>
                <w:rFonts w:ascii="Tahoma" w:hAnsi="Tahoma" w:cs="Tahoma"/>
                <w:color w:val="000000"/>
                <w:sz w:val="18"/>
                <w:szCs w:val="18"/>
              </w:rPr>
              <w:t>Συσκευασία 5</w:t>
            </w:r>
            <w:r w:rsidRPr="006401D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01D4" w:rsidRPr="006401D4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Κατάλληλο για χρήση σε </w:t>
            </w:r>
            <w:proofErr w:type="spellStart"/>
            <w:r w:rsidRPr="006401D4">
              <w:rPr>
                <w:rFonts w:ascii="Tahoma" w:hAnsi="Tahoma" w:cs="Tahoma"/>
                <w:color w:val="000000"/>
                <w:sz w:val="18"/>
                <w:szCs w:val="18"/>
              </w:rPr>
              <w:t>υπερηχοτομογραφική</w:t>
            </w:r>
            <w:proofErr w:type="spellEnd"/>
            <w:r w:rsidRPr="006401D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εξέταση</w:t>
            </w:r>
          </w:p>
        </w:tc>
        <w:tc>
          <w:tcPr>
            <w:tcW w:w="1080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01D4" w:rsidRPr="006401D4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Calibri" w:hAnsi="Calibri" w:cs="Calibri"/>
                <w:sz w:val="22"/>
                <w:lang w:eastAsia="zh-CN"/>
              </w:rPr>
              <w:t xml:space="preserve">Χωρίς </w:t>
            </w:r>
            <w:proofErr w:type="spellStart"/>
            <w:r w:rsidRPr="006401D4">
              <w:rPr>
                <w:rFonts w:ascii="Calibri" w:hAnsi="Calibri" w:cs="Calibri"/>
                <w:sz w:val="22"/>
                <w:lang w:eastAsia="zh-CN"/>
              </w:rPr>
              <w:t>φορμαλδεύδη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6401D4" w:rsidRPr="006401D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401D4">
              <w:rPr>
                <w:rFonts w:ascii="Calibri" w:hAnsi="Calibri" w:cs="Calibri"/>
                <w:sz w:val="22"/>
                <w:lang w:eastAsia="zh-CN"/>
              </w:rPr>
              <w:t>Υποαλλεργικό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6401D4" w:rsidRPr="006401D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01D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01D4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01D4" w:rsidRPr="006401D4" w:rsidRDefault="006401D4" w:rsidP="006401D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01D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401D4" w:rsidRDefault="00B43CAA" w:rsidP="006401D4"/>
    <w:sectPr w:rsidR="00B43CAA" w:rsidRPr="006401D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401D4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5FF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47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2025-11-26T12:38:00Z</dcterms:created>
  <dcterms:modified xsi:type="dcterms:W3CDTF">2025-11-26T12:38:00Z</dcterms:modified>
</cp:coreProperties>
</file>